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Layout w:type="fixed"/>
        <w:tblLook w:val="00A0"/>
      </w:tblPr>
      <w:tblGrid>
        <w:gridCol w:w="14601"/>
      </w:tblGrid>
      <w:tr w:rsidR="009419A5" w:rsidTr="008B07EB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419A5" w:rsidRDefault="009419A5" w:rsidP="008B07EB">
            <w:pPr>
              <w:ind w:firstLine="510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ПРИЛОЖЕНИЕ № 10</w:t>
            </w:r>
          </w:p>
        </w:tc>
      </w:tr>
      <w:tr w:rsidR="009419A5" w:rsidTr="008B07EB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419A5" w:rsidRDefault="009419A5">
            <w:pPr>
              <w:ind w:firstLine="5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к  решению </w:t>
            </w:r>
            <w:r>
              <w:rPr>
                <w:sz w:val="28"/>
                <w:szCs w:val="28"/>
                <w:lang w:val="en-US"/>
              </w:rPr>
              <w:t>XXXV</w:t>
            </w:r>
            <w:r>
              <w:rPr>
                <w:sz w:val="28"/>
                <w:szCs w:val="28"/>
              </w:rPr>
              <w:t xml:space="preserve">-ой сессии </w:t>
            </w:r>
          </w:p>
          <w:p w:rsidR="009419A5" w:rsidRDefault="009419A5">
            <w:pPr>
              <w:ind w:firstLine="48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Совета муниципального образования</w:t>
            </w:r>
          </w:p>
        </w:tc>
      </w:tr>
      <w:tr w:rsidR="009419A5" w:rsidTr="008B07EB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419A5" w:rsidRDefault="009419A5">
            <w:pPr>
              <w:ind w:firstLine="5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Выселковский район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созыва</w:t>
            </w:r>
          </w:p>
        </w:tc>
      </w:tr>
      <w:tr w:rsidR="009419A5" w:rsidTr="008B07EB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419A5" w:rsidRDefault="009419A5">
            <w:pPr>
              <w:ind w:firstLine="5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от 02  апреля 2019 года № 2-283</w:t>
            </w:r>
          </w:p>
        </w:tc>
      </w:tr>
    </w:tbl>
    <w:p w:rsidR="009419A5" w:rsidRDefault="009419A5"/>
    <w:p w:rsidR="009419A5" w:rsidRDefault="009419A5"/>
    <w:p w:rsidR="009419A5" w:rsidRDefault="009419A5" w:rsidP="00EC383E">
      <w:pPr>
        <w:jc w:val="center"/>
        <w:rPr>
          <w:b/>
          <w:bCs/>
          <w:sz w:val="28"/>
          <w:szCs w:val="28"/>
        </w:rPr>
      </w:pPr>
      <w:r w:rsidRPr="00EC383E">
        <w:rPr>
          <w:b/>
          <w:bCs/>
          <w:sz w:val="28"/>
          <w:szCs w:val="28"/>
        </w:rPr>
        <w:t xml:space="preserve">Распределение бюджетных ассигнований по целевым статьям </w:t>
      </w:r>
    </w:p>
    <w:p w:rsidR="009419A5" w:rsidRDefault="009419A5" w:rsidP="00EC383E">
      <w:pPr>
        <w:jc w:val="center"/>
        <w:rPr>
          <w:b/>
          <w:bCs/>
          <w:sz w:val="28"/>
          <w:szCs w:val="28"/>
        </w:rPr>
      </w:pPr>
      <w:r w:rsidRPr="00EC383E">
        <w:rPr>
          <w:b/>
          <w:bCs/>
          <w:sz w:val="28"/>
          <w:szCs w:val="28"/>
        </w:rPr>
        <w:t xml:space="preserve">(муниципальным программам муниципального образования Выселковский район </w:t>
      </w:r>
    </w:p>
    <w:p w:rsidR="009419A5" w:rsidRDefault="009419A5" w:rsidP="00EC383E">
      <w:pPr>
        <w:jc w:val="center"/>
        <w:rPr>
          <w:b/>
          <w:bCs/>
          <w:sz w:val="28"/>
          <w:szCs w:val="28"/>
        </w:rPr>
      </w:pPr>
      <w:r w:rsidRPr="00EC383E">
        <w:rPr>
          <w:b/>
          <w:bCs/>
          <w:sz w:val="28"/>
          <w:szCs w:val="28"/>
        </w:rPr>
        <w:t>и непрограммным направлениям деятельности), группам видов расходов</w:t>
      </w:r>
    </w:p>
    <w:p w:rsidR="009419A5" w:rsidRDefault="009419A5" w:rsidP="00EC383E">
      <w:pPr>
        <w:jc w:val="center"/>
        <w:rPr>
          <w:b/>
          <w:bCs/>
          <w:sz w:val="28"/>
          <w:szCs w:val="28"/>
        </w:rPr>
      </w:pPr>
      <w:r w:rsidRPr="00EC383E">
        <w:rPr>
          <w:b/>
          <w:bCs/>
          <w:sz w:val="28"/>
          <w:szCs w:val="28"/>
        </w:rPr>
        <w:t xml:space="preserve"> классификации расходов бюджетов на 2019 год</w:t>
      </w:r>
    </w:p>
    <w:p w:rsidR="009419A5" w:rsidRDefault="009419A5" w:rsidP="00EC383E">
      <w:pPr>
        <w:jc w:val="center"/>
        <w:rPr>
          <w:b/>
          <w:bCs/>
          <w:sz w:val="28"/>
          <w:szCs w:val="28"/>
        </w:rPr>
      </w:pPr>
    </w:p>
    <w:p w:rsidR="009419A5" w:rsidRPr="007A03EE" w:rsidRDefault="009419A5" w:rsidP="007A03E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(тыс.руб</w:t>
      </w:r>
      <w:r w:rsidRPr="007A03EE">
        <w:rPr>
          <w:bCs/>
          <w:sz w:val="28"/>
          <w:szCs w:val="28"/>
        </w:rPr>
        <w:t>лей)</w:t>
      </w:r>
    </w:p>
    <w:tbl>
      <w:tblPr>
        <w:tblW w:w="0" w:type="auto"/>
        <w:tblInd w:w="108" w:type="dxa"/>
        <w:tblLook w:val="00A0"/>
      </w:tblPr>
      <w:tblGrid>
        <w:gridCol w:w="540"/>
        <w:gridCol w:w="8674"/>
        <w:gridCol w:w="2268"/>
        <w:gridCol w:w="1134"/>
        <w:gridCol w:w="1985"/>
      </w:tblGrid>
      <w:tr w:rsidR="009419A5" w:rsidRPr="00EC065E" w:rsidTr="00B079A6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№ п/п</w:t>
            </w:r>
          </w:p>
        </w:tc>
        <w:tc>
          <w:tcPr>
            <w:tcW w:w="8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2019 год</w:t>
            </w:r>
          </w:p>
        </w:tc>
      </w:tr>
      <w:tr w:rsidR="009419A5" w:rsidRPr="00EC065E" w:rsidTr="00B079A6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721037">
            <w:pPr>
              <w:jc w:val="center"/>
              <w:rPr>
                <w:bCs/>
              </w:rPr>
            </w:pPr>
            <w:r w:rsidRPr="00EC065E">
              <w:rPr>
                <w:bCs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721037">
            <w:pPr>
              <w:jc w:val="center"/>
              <w:rPr>
                <w:bCs/>
              </w:rPr>
            </w:pPr>
            <w:r w:rsidRPr="00EC065E">
              <w:rPr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721037">
            <w:pPr>
              <w:jc w:val="center"/>
              <w:rPr>
                <w:bCs/>
              </w:rPr>
            </w:pPr>
            <w:r w:rsidRPr="00EC065E">
              <w:rPr>
                <w:bCs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721037">
            <w:pPr>
              <w:jc w:val="center"/>
              <w:rPr>
                <w:bCs/>
              </w:rPr>
            </w:pPr>
            <w:r w:rsidRPr="00EC065E">
              <w:rPr>
                <w:bCs/>
              </w:rPr>
              <w:t>5</w:t>
            </w:r>
          </w:p>
        </w:tc>
      </w:tr>
      <w:tr w:rsidR="009419A5" w:rsidRPr="00EC065E" w:rsidTr="00B079A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1186977,8</w:t>
            </w:r>
          </w:p>
        </w:tc>
      </w:tr>
      <w:tr w:rsidR="009419A5" w:rsidRPr="00EC065E" w:rsidTr="00B079A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  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</w:tr>
      <w:tr w:rsidR="009419A5" w:rsidRPr="00EC065E" w:rsidTr="00B079A6">
        <w:trPr>
          <w:trHeight w:val="6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898342,1</w:t>
            </w:r>
          </w:p>
        </w:tc>
      </w:tr>
      <w:tr w:rsidR="009419A5" w:rsidRPr="00EC065E" w:rsidTr="00B079A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828272,3</w:t>
            </w:r>
          </w:p>
        </w:tc>
      </w:tr>
      <w:tr w:rsidR="009419A5" w:rsidRPr="00EC065E" w:rsidTr="00B079A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291517,3</w:t>
            </w:r>
          </w:p>
        </w:tc>
      </w:tr>
      <w:tr w:rsidR="009419A5" w:rsidRPr="00EC065E" w:rsidTr="00B079A6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77562,6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77562,6</w:t>
            </w:r>
          </w:p>
        </w:tc>
      </w:tr>
      <w:tr w:rsidR="009419A5" w:rsidRPr="00EC065E" w:rsidTr="00B079A6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2278,0</w:t>
            </w:r>
          </w:p>
        </w:tc>
      </w:tr>
      <w:tr w:rsidR="009419A5" w:rsidRPr="00EC065E" w:rsidTr="00B079A6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2278,0</w:t>
            </w:r>
          </w:p>
        </w:tc>
      </w:tr>
      <w:tr w:rsidR="009419A5" w:rsidRPr="00EC065E" w:rsidTr="00B079A6">
        <w:trPr>
          <w:trHeight w:val="8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организации,реализующие  общеобразовательную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01 1 01 60710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6817,2</w:t>
            </w:r>
          </w:p>
        </w:tc>
      </w:tr>
      <w:tr w:rsidR="009419A5" w:rsidRPr="00EC065E" w:rsidTr="00B079A6">
        <w:trPr>
          <w:trHeight w:val="6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01 1 01 60710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100,7</w:t>
            </w:r>
          </w:p>
        </w:tc>
      </w:tr>
      <w:tr w:rsidR="009419A5" w:rsidRPr="00EC065E" w:rsidTr="00B079A6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01 1 01 60710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6716,5</w:t>
            </w:r>
          </w:p>
        </w:tc>
      </w:tr>
      <w:tr w:rsidR="009419A5" w:rsidRPr="00EC065E" w:rsidTr="00B079A6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203429,3</w:t>
            </w:r>
          </w:p>
        </w:tc>
      </w:tr>
      <w:tr w:rsidR="009419A5" w:rsidRPr="00EC065E" w:rsidTr="00B079A6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203429,3</w:t>
            </w:r>
          </w:p>
        </w:tc>
      </w:tr>
      <w:tr w:rsidR="009419A5" w:rsidRPr="00EC065E" w:rsidTr="00B079A6">
        <w:trPr>
          <w:trHeight w:val="5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S0050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1430,2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01 S0050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1430,2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общеобразовательных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397821,9</w:t>
            </w:r>
          </w:p>
        </w:tc>
      </w:tr>
      <w:tr w:rsidR="009419A5" w:rsidRPr="00EC065E" w:rsidTr="00B079A6">
        <w:trPr>
          <w:trHeight w:val="4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84146,9</w:t>
            </w:r>
          </w:p>
        </w:tc>
      </w:tr>
      <w:tr w:rsidR="009419A5" w:rsidRPr="00EC065E" w:rsidTr="00B079A6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267,7</w:t>
            </w:r>
          </w:p>
        </w:tc>
      </w:tr>
      <w:tr w:rsidR="009419A5" w:rsidRPr="00EC065E" w:rsidTr="00B079A6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83879,2</w:t>
            </w:r>
          </w:p>
        </w:tc>
      </w:tr>
      <w:tr w:rsidR="009419A5" w:rsidRPr="00EC065E" w:rsidTr="00B079A6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13591,4</w:t>
            </w:r>
          </w:p>
        </w:tc>
      </w:tr>
      <w:tr w:rsidR="009419A5" w:rsidRPr="00EC065E" w:rsidTr="00B079A6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400,0</w:t>
            </w:r>
          </w:p>
        </w:tc>
      </w:tr>
      <w:tr w:rsidR="009419A5" w:rsidRPr="00EC065E" w:rsidTr="00B079A6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13191,4</w:t>
            </w:r>
          </w:p>
        </w:tc>
      </w:tr>
      <w:tr w:rsidR="009419A5" w:rsidRPr="00EC065E" w:rsidTr="00B079A6">
        <w:trPr>
          <w:trHeight w:val="6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296019,9</w:t>
            </w:r>
          </w:p>
        </w:tc>
      </w:tr>
      <w:tr w:rsidR="009419A5" w:rsidRPr="00EC065E" w:rsidTr="00B079A6">
        <w:trPr>
          <w:trHeight w:val="8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6187,8</w:t>
            </w:r>
          </w:p>
        </w:tc>
      </w:tr>
      <w:tr w:rsidR="009419A5" w:rsidRPr="00EC065E" w:rsidTr="00B079A6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130,0</w:t>
            </w:r>
          </w:p>
        </w:tc>
      </w:tr>
      <w:tr w:rsidR="009419A5" w:rsidRPr="00EC065E" w:rsidTr="00B079A6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289702,1</w:t>
            </w:r>
          </w:p>
        </w:tc>
      </w:tr>
      <w:tr w:rsidR="009419A5" w:rsidRPr="00EC065E" w:rsidTr="00B079A6">
        <w:trPr>
          <w:trHeight w:val="6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01 1 02 62370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1328,6</w:t>
            </w:r>
          </w:p>
        </w:tc>
      </w:tr>
      <w:tr w:rsidR="009419A5" w:rsidRPr="00EC065E" w:rsidTr="00B079A6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01 1 02 62370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1328,6</w:t>
            </w:r>
          </w:p>
        </w:tc>
      </w:tr>
      <w:tr w:rsidR="009419A5" w:rsidRPr="00EC065E" w:rsidTr="00B079A6">
        <w:trPr>
          <w:trHeight w:val="1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1490,8</w:t>
            </w:r>
          </w:p>
        </w:tc>
      </w:tr>
      <w:tr w:rsidR="009419A5" w:rsidRPr="00EC065E" w:rsidTr="00B079A6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01 1 02 62500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1490,8</w:t>
            </w:r>
          </w:p>
        </w:tc>
      </w:tr>
      <w:tr w:rsidR="009419A5" w:rsidRPr="00EC065E" w:rsidTr="00B079A6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S0050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1244,3</w:t>
            </w:r>
          </w:p>
        </w:tc>
      </w:tr>
      <w:tr w:rsidR="009419A5" w:rsidRPr="00EC065E" w:rsidTr="00B079A6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02 S0050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1244,3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учреждений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17059,0</w:t>
            </w:r>
          </w:p>
        </w:tc>
      </w:tr>
      <w:tr w:rsidR="009419A5" w:rsidRPr="00EC065E" w:rsidTr="00B079A6">
        <w:trPr>
          <w:trHeight w:val="7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01 1 03 00590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17059,0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01 1 03 00590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17059,0</w:t>
            </w:r>
          </w:p>
        </w:tc>
      </w:tr>
      <w:tr w:rsidR="009419A5" w:rsidRPr="00EC065E" w:rsidTr="00B079A6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9749,7</w:t>
            </w:r>
          </w:p>
        </w:tc>
      </w:tr>
      <w:tr w:rsidR="009419A5" w:rsidRPr="00EC065E" w:rsidTr="00B079A6">
        <w:trPr>
          <w:trHeight w:val="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150,0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81,5</w:t>
            </w:r>
          </w:p>
        </w:tc>
      </w:tr>
      <w:tr w:rsidR="009419A5" w:rsidRPr="00EC065E" w:rsidTr="00B079A6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68,5</w:t>
            </w:r>
          </w:p>
        </w:tc>
      </w:tr>
      <w:tr w:rsidR="009419A5" w:rsidRPr="00EC065E" w:rsidTr="00B079A6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01 1 04 60820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9599,7</w:t>
            </w:r>
          </w:p>
        </w:tc>
      </w:tr>
      <w:tr w:rsidR="009419A5" w:rsidRPr="00EC065E" w:rsidTr="00B079A6">
        <w:trPr>
          <w:trHeight w:val="9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01 1 04 60820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60,0</w:t>
            </w:r>
          </w:p>
        </w:tc>
      </w:tr>
      <w:tr w:rsidR="009419A5" w:rsidRPr="00EC065E" w:rsidTr="00B079A6">
        <w:trPr>
          <w:trHeight w:val="6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01 1 04 60820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9539,7</w:t>
            </w:r>
          </w:p>
        </w:tc>
      </w:tr>
      <w:tr w:rsidR="009419A5" w:rsidRPr="00EC065E" w:rsidTr="00B079A6">
        <w:trPr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112124,4</w:t>
            </w:r>
          </w:p>
        </w:tc>
      </w:tr>
      <w:tr w:rsidR="009419A5" w:rsidRPr="00EC065E" w:rsidTr="00B079A6">
        <w:trPr>
          <w:trHeight w:val="5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112024,4</w:t>
            </w:r>
          </w:p>
        </w:tc>
      </w:tr>
      <w:tr w:rsidR="009419A5" w:rsidRPr="00EC065E" w:rsidTr="00B079A6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112024,4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B079A6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81,5</w:t>
            </w:r>
          </w:p>
        </w:tc>
      </w:tr>
      <w:tr w:rsidR="009419A5" w:rsidRPr="00EC065E" w:rsidTr="00B079A6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01 1 05 10210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18,5</w:t>
            </w:r>
          </w:p>
        </w:tc>
      </w:tr>
      <w:tr w:rsidR="009419A5" w:rsidRPr="00EC065E" w:rsidTr="00B079A6"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70069,8</w:t>
            </w:r>
          </w:p>
        </w:tc>
      </w:tr>
      <w:tr w:rsidR="009419A5" w:rsidRPr="00EC065E" w:rsidTr="00B079A6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Совершенствование деятельности учреждений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65564,6</w:t>
            </w:r>
          </w:p>
        </w:tc>
      </w:tr>
      <w:tr w:rsidR="009419A5" w:rsidRPr="00EC065E" w:rsidTr="00B079A6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61124,3</w:t>
            </w:r>
          </w:p>
        </w:tc>
      </w:tr>
      <w:tr w:rsidR="009419A5" w:rsidRPr="00EC065E" w:rsidTr="00B079A6">
        <w:trPr>
          <w:trHeight w:val="8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01 2 01 00590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55934,4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5118,2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71,7</w:t>
            </w:r>
          </w:p>
        </w:tc>
      </w:tr>
      <w:tr w:rsidR="009419A5" w:rsidRPr="00EC065E" w:rsidTr="00B079A6">
        <w:trPr>
          <w:trHeight w:val="6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4440,3</w:t>
            </w:r>
          </w:p>
        </w:tc>
      </w:tr>
      <w:tr w:rsidR="009419A5" w:rsidRPr="00EC065E" w:rsidTr="00B079A6">
        <w:trPr>
          <w:trHeight w:val="9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4390,3</w:t>
            </w:r>
          </w:p>
        </w:tc>
      </w:tr>
      <w:tr w:rsidR="009419A5" w:rsidRPr="00EC065E" w:rsidTr="00B079A6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01 2 01 60860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250,0</w:t>
            </w:r>
          </w:p>
        </w:tc>
      </w:tr>
      <w:tr w:rsidR="009419A5" w:rsidRPr="00EC065E" w:rsidTr="00B079A6">
        <w:trPr>
          <w:trHeight w:val="13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01 2 02 60740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250,0</w:t>
            </w:r>
          </w:p>
        </w:tc>
      </w:tr>
      <w:tr w:rsidR="009419A5" w:rsidRPr="00EC065E" w:rsidTr="00B079A6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01 2 02 60740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250,0</w:t>
            </w:r>
          </w:p>
        </w:tc>
      </w:tr>
      <w:tr w:rsidR="009419A5" w:rsidRPr="00EC065E" w:rsidTr="00B079A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4255,2</w:t>
            </w:r>
          </w:p>
        </w:tc>
      </w:tr>
      <w:tr w:rsidR="009419A5" w:rsidRPr="00EC065E" w:rsidTr="00B079A6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4255,2</w:t>
            </w:r>
          </w:p>
        </w:tc>
      </w:tr>
      <w:tr w:rsidR="009419A5" w:rsidRPr="00EC065E" w:rsidTr="00B079A6">
        <w:trPr>
          <w:trHeight w:val="7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4061,8</w:t>
            </w:r>
          </w:p>
        </w:tc>
      </w:tr>
      <w:tr w:rsidR="009419A5" w:rsidRPr="00EC065E" w:rsidTr="00B079A6">
        <w:trPr>
          <w:trHeight w:val="3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192,5</w:t>
            </w:r>
          </w:p>
        </w:tc>
      </w:tr>
      <w:tr w:rsidR="009419A5" w:rsidRPr="00EC065E" w:rsidTr="00B079A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01 2 03 00190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0,9</w:t>
            </w:r>
          </w:p>
        </w:tc>
      </w:tr>
      <w:tr w:rsidR="009419A5" w:rsidRPr="00EC065E" w:rsidTr="00B079A6">
        <w:trPr>
          <w:trHeight w:val="6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12686,2</w:t>
            </w:r>
          </w:p>
        </w:tc>
      </w:tr>
      <w:tr w:rsidR="009419A5" w:rsidRPr="00EC065E" w:rsidTr="00B079A6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12686,2</w:t>
            </w:r>
          </w:p>
        </w:tc>
      </w:tr>
      <w:tr w:rsidR="009419A5" w:rsidRPr="00EC065E" w:rsidTr="00B079A6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02 1 06 00000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12686,2</w:t>
            </w:r>
          </w:p>
        </w:tc>
      </w:tr>
      <w:tr w:rsidR="009419A5" w:rsidRPr="00EC065E" w:rsidTr="00B079A6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02 1 06 60960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12686,2</w:t>
            </w:r>
          </w:p>
        </w:tc>
      </w:tr>
      <w:tr w:rsidR="009419A5" w:rsidRPr="00EC065E" w:rsidTr="00B079A6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02 1 06 60960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12686,2</w:t>
            </w:r>
          </w:p>
        </w:tc>
      </w:tr>
      <w:tr w:rsidR="009419A5" w:rsidRPr="00EC065E" w:rsidTr="00B079A6">
        <w:trPr>
          <w:trHeight w:val="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38074,9</w:t>
            </w:r>
          </w:p>
        </w:tc>
      </w:tr>
      <w:tr w:rsidR="009419A5" w:rsidRPr="00EC065E" w:rsidTr="00B079A6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38074,9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36885,0</w:t>
            </w:r>
          </w:p>
        </w:tc>
      </w:tr>
      <w:tr w:rsidR="009419A5" w:rsidRPr="00EC065E" w:rsidTr="00B079A6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34122,4</w:t>
            </w:r>
          </w:p>
        </w:tc>
      </w:tr>
      <w:tr w:rsidR="009419A5" w:rsidRPr="00EC065E" w:rsidTr="00B079A6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3385,5</w:t>
            </w:r>
          </w:p>
        </w:tc>
      </w:tr>
      <w:tr w:rsidR="009419A5" w:rsidRPr="00EC065E" w:rsidTr="00B079A6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574,5</w:t>
            </w:r>
          </w:p>
        </w:tc>
      </w:tr>
      <w:tr w:rsidR="009419A5" w:rsidRPr="00EC065E" w:rsidTr="00B079A6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30142,5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19,9</w:t>
            </w:r>
          </w:p>
        </w:tc>
      </w:tr>
      <w:tr w:rsidR="009419A5" w:rsidRPr="00EC065E" w:rsidTr="00B079A6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03 1 01 10250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650,0</w:t>
            </w:r>
          </w:p>
        </w:tc>
      </w:tr>
      <w:tr w:rsidR="009419A5" w:rsidRPr="00EC065E" w:rsidTr="00B079A6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03 1 01 10250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650,0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S0640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2065,2</w:t>
            </w:r>
          </w:p>
        </w:tc>
      </w:tr>
      <w:tr w:rsidR="009419A5" w:rsidRPr="00EC065E" w:rsidTr="00B079A6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S0640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2065,2</w:t>
            </w:r>
          </w:p>
        </w:tc>
      </w:tr>
      <w:tr w:rsidR="009419A5" w:rsidRPr="00EC065E" w:rsidTr="00B079A6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Комплектование и обеспечение сохранности библиотечных фондов библиотек поселений, межпоселенческих библиотек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L5190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47,4</w:t>
            </w:r>
          </w:p>
        </w:tc>
      </w:tr>
      <w:tr w:rsidR="009419A5" w:rsidRPr="00EC065E" w:rsidTr="00B079A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01 L5190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47,4</w:t>
            </w:r>
          </w:p>
        </w:tc>
      </w:tr>
      <w:tr w:rsidR="009419A5" w:rsidRPr="00EC065E" w:rsidTr="00B079A6">
        <w:trPr>
          <w:trHeight w:val="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197,4</w:t>
            </w:r>
          </w:p>
        </w:tc>
      </w:tr>
      <w:tr w:rsidR="009419A5" w:rsidRPr="00EC065E" w:rsidTr="00B079A6">
        <w:trPr>
          <w:trHeight w:val="16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местности,рабочих поселках(поселках городского типа)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03 1 02 60820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197,4</w:t>
            </w:r>
          </w:p>
        </w:tc>
      </w:tr>
      <w:tr w:rsidR="009419A5" w:rsidRPr="00EC065E" w:rsidTr="00B079A6">
        <w:trPr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03 1 02 60820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197,4</w:t>
            </w:r>
          </w:p>
        </w:tc>
      </w:tr>
      <w:tr w:rsidR="009419A5" w:rsidRPr="00EC065E" w:rsidTr="00B079A6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992,5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992,5</w:t>
            </w:r>
          </w:p>
        </w:tc>
      </w:tr>
      <w:tr w:rsidR="009419A5" w:rsidRPr="00EC065E" w:rsidTr="00B079A6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877,2</w:t>
            </w:r>
          </w:p>
        </w:tc>
      </w:tr>
      <w:tr w:rsidR="009419A5" w:rsidRPr="00EC065E" w:rsidTr="00B079A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114,5</w:t>
            </w:r>
          </w:p>
        </w:tc>
      </w:tr>
      <w:tr w:rsidR="009419A5" w:rsidRPr="00EC065E" w:rsidTr="00B079A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03 1 03 00190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0,8</w:t>
            </w:r>
          </w:p>
        </w:tc>
      </w:tr>
      <w:tr w:rsidR="009419A5" w:rsidRPr="00EC065E" w:rsidTr="00B079A6">
        <w:trPr>
          <w:trHeight w:val="4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1200,0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1200,0</w:t>
            </w:r>
          </w:p>
        </w:tc>
      </w:tr>
      <w:tr w:rsidR="009419A5" w:rsidRPr="00EC065E" w:rsidTr="00B079A6">
        <w:trPr>
          <w:trHeight w:val="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1200,0</w:t>
            </w:r>
          </w:p>
        </w:tc>
      </w:tr>
      <w:tr w:rsidR="009419A5" w:rsidRPr="00EC065E" w:rsidTr="00B079A6">
        <w:trPr>
          <w:trHeight w:val="1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04 1 01 10110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950,0</w:t>
            </w:r>
          </w:p>
        </w:tc>
      </w:tr>
      <w:tr w:rsidR="009419A5" w:rsidRPr="00EC065E" w:rsidTr="00B079A6">
        <w:trPr>
          <w:trHeight w:val="7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04 1 01 10110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04 1 01 10110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950,0</w:t>
            </w:r>
          </w:p>
        </w:tc>
      </w:tr>
      <w:tr w:rsidR="009419A5" w:rsidRPr="00EC065E" w:rsidTr="00B079A6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04 1 01 10360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200,0</w:t>
            </w:r>
          </w:p>
        </w:tc>
      </w:tr>
      <w:tr w:rsidR="009419A5" w:rsidRPr="00EC065E" w:rsidTr="00B079A6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04 1 01 10360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200,0</w:t>
            </w:r>
          </w:p>
        </w:tc>
      </w:tr>
      <w:tr w:rsidR="009419A5" w:rsidRPr="00EC065E" w:rsidTr="00B079A6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35839,7</w:t>
            </w:r>
          </w:p>
        </w:tc>
      </w:tr>
      <w:tr w:rsidR="009419A5" w:rsidRPr="00EC065E" w:rsidTr="00B079A6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35839,7</w:t>
            </w:r>
          </w:p>
        </w:tc>
      </w:tr>
      <w:tr w:rsidR="009419A5" w:rsidRPr="00EC065E" w:rsidTr="00B079A6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85,0</w:t>
            </w:r>
          </w:p>
        </w:tc>
      </w:tr>
      <w:tr w:rsidR="009419A5" w:rsidRPr="00EC065E" w:rsidTr="00B079A6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05 1 01 10450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85,0</w:t>
            </w:r>
          </w:p>
        </w:tc>
      </w:tr>
      <w:tr w:rsidR="009419A5" w:rsidRPr="00EC065E" w:rsidTr="00B079A6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05 1 01 10450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85,0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3904,2</w:t>
            </w:r>
          </w:p>
        </w:tc>
      </w:tr>
      <w:tr w:rsidR="009419A5" w:rsidRPr="00EC065E" w:rsidTr="00B079A6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2028,9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1478,4</w:t>
            </w:r>
          </w:p>
        </w:tc>
      </w:tr>
      <w:tr w:rsidR="009419A5" w:rsidRPr="00EC065E" w:rsidTr="00B079A6">
        <w:trPr>
          <w:trHeight w:val="4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550,5</w:t>
            </w:r>
          </w:p>
        </w:tc>
      </w:tr>
      <w:tr w:rsidR="009419A5" w:rsidRPr="00EC065E" w:rsidTr="00B079A6">
        <w:trPr>
          <w:trHeight w:val="8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05 1 02 60840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33,1</w:t>
            </w:r>
          </w:p>
        </w:tc>
      </w:tr>
      <w:tr w:rsidR="009419A5" w:rsidRPr="00EC065E" w:rsidTr="00B079A6"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05 1 02 60840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33,1</w:t>
            </w:r>
          </w:p>
        </w:tc>
      </w:tr>
      <w:tr w:rsidR="009419A5" w:rsidRPr="00EC065E" w:rsidTr="00B079A6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S0590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1842,2</w:t>
            </w:r>
          </w:p>
        </w:tc>
      </w:tr>
      <w:tr w:rsidR="009419A5" w:rsidRPr="00EC065E" w:rsidTr="00B079A6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02 S0590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1842,2</w:t>
            </w:r>
          </w:p>
        </w:tc>
      </w:tr>
      <w:tr w:rsidR="009419A5" w:rsidRPr="00EC065E" w:rsidTr="00B079A6">
        <w:trPr>
          <w:trHeight w:val="4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2298,7</w:t>
            </w:r>
          </w:p>
        </w:tc>
      </w:tr>
      <w:tr w:rsidR="009419A5" w:rsidRPr="00EC065E" w:rsidTr="00B079A6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 "Дети Кубани"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2298,7</w:t>
            </w:r>
          </w:p>
        </w:tc>
      </w:tr>
      <w:tr w:rsidR="009419A5" w:rsidRPr="00EC065E" w:rsidTr="00B079A6">
        <w:trPr>
          <w:trHeight w:val="9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30,0</w:t>
            </w:r>
          </w:p>
        </w:tc>
      </w:tr>
      <w:tr w:rsidR="009419A5" w:rsidRPr="00EC065E" w:rsidTr="00B079A6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909,9</w:t>
            </w:r>
          </w:p>
        </w:tc>
      </w:tr>
      <w:tr w:rsidR="009419A5" w:rsidRPr="00EC065E" w:rsidTr="00B079A6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155,0</w:t>
            </w:r>
          </w:p>
        </w:tc>
      </w:tr>
      <w:tr w:rsidR="009419A5" w:rsidRPr="00EC065E" w:rsidTr="00B079A6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05 1 03 10240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1203,8</w:t>
            </w:r>
          </w:p>
        </w:tc>
      </w:tr>
      <w:tr w:rsidR="009419A5" w:rsidRPr="00EC065E" w:rsidTr="00B079A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29551,8</w:t>
            </w:r>
          </w:p>
        </w:tc>
      </w:tr>
      <w:tr w:rsidR="009419A5" w:rsidRPr="00EC065E" w:rsidTr="00B079A6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05 1 04 62340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847,0</w:t>
            </w:r>
          </w:p>
        </w:tc>
      </w:tr>
      <w:tr w:rsidR="009419A5" w:rsidRPr="00EC065E" w:rsidTr="00B079A6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05 1 04 62340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689,0</w:t>
            </w:r>
          </w:p>
        </w:tc>
      </w:tr>
      <w:tr w:rsidR="009419A5" w:rsidRPr="00EC065E" w:rsidTr="00B079A6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05 1 04 62340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158,0</w:t>
            </w:r>
          </w:p>
        </w:tc>
      </w:tr>
      <w:tr w:rsidR="009419A5" w:rsidRPr="00EC065E" w:rsidTr="00B079A6">
        <w:trPr>
          <w:trHeight w:val="8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5462,3</w:t>
            </w:r>
          </w:p>
        </w:tc>
      </w:tr>
      <w:tr w:rsidR="009419A5" w:rsidRPr="00EC065E" w:rsidTr="00B079A6">
        <w:trPr>
          <w:trHeight w:val="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5462,3</w:t>
            </w:r>
          </w:p>
        </w:tc>
      </w:tr>
      <w:tr w:rsidR="009419A5" w:rsidRPr="00EC065E" w:rsidTr="00B079A6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С0820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23242,5</w:t>
            </w:r>
          </w:p>
        </w:tc>
      </w:tr>
      <w:tr w:rsidR="009419A5" w:rsidRPr="00EC065E" w:rsidTr="00B079A6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05 1 04 С0820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23242,5</w:t>
            </w:r>
          </w:p>
        </w:tc>
      </w:tr>
      <w:tr w:rsidR="009419A5" w:rsidRPr="00EC065E" w:rsidTr="00B079A6">
        <w:trPr>
          <w:trHeight w:val="4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3735,0</w:t>
            </w:r>
          </w:p>
        </w:tc>
      </w:tr>
      <w:tr w:rsidR="009419A5" w:rsidRPr="00EC065E" w:rsidTr="00B079A6">
        <w:trPr>
          <w:trHeight w:val="2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3735,0</w:t>
            </w:r>
          </w:p>
        </w:tc>
      </w:tr>
      <w:tr w:rsidR="009419A5" w:rsidRPr="00EC065E" w:rsidTr="00B079A6">
        <w:trPr>
          <w:trHeight w:val="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2828,0</w:t>
            </w:r>
          </w:p>
        </w:tc>
      </w:tr>
      <w:tr w:rsidR="009419A5" w:rsidRPr="00EC065E" w:rsidTr="00B079A6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2828,0</w:t>
            </w:r>
          </w:p>
        </w:tc>
      </w:tr>
      <w:tr w:rsidR="009419A5" w:rsidRPr="00EC065E" w:rsidTr="00B079A6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2707,0</w:t>
            </w:r>
          </w:p>
        </w:tc>
      </w:tr>
      <w:tr w:rsidR="009419A5" w:rsidRPr="00EC065E" w:rsidTr="00B079A6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120,0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1,0</w:t>
            </w:r>
          </w:p>
        </w:tc>
      </w:tr>
      <w:tr w:rsidR="009419A5" w:rsidRPr="00EC065E" w:rsidTr="00B079A6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Создание условий для воспитания и развития молодежи, обладающей устойчивой системой нравственных и гражданских ценностей,формирование здорового образа жизни у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907,0</w:t>
            </w:r>
          </w:p>
        </w:tc>
      </w:tr>
      <w:tr w:rsidR="009419A5" w:rsidRPr="00EC065E" w:rsidTr="00B079A6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06 1 02 10230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907,0</w:t>
            </w:r>
          </w:p>
        </w:tc>
      </w:tr>
      <w:tr w:rsidR="009419A5" w:rsidRPr="00EC065E" w:rsidTr="00A54BA9"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06 1 02 10230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907,0</w:t>
            </w:r>
          </w:p>
        </w:tc>
      </w:tr>
      <w:tr w:rsidR="009419A5" w:rsidRPr="00EC065E" w:rsidTr="00A54BA9">
        <w:trPr>
          <w:trHeight w:val="6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7432,9</w:t>
            </w:r>
          </w:p>
        </w:tc>
      </w:tr>
      <w:tr w:rsidR="009419A5" w:rsidRPr="00EC065E" w:rsidTr="00A54BA9">
        <w:trPr>
          <w:trHeight w:val="8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7345,9</w:t>
            </w:r>
          </w:p>
        </w:tc>
      </w:tr>
      <w:tr w:rsidR="009419A5" w:rsidRPr="00EC065E" w:rsidTr="00B079A6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6740,0</w:t>
            </w:r>
          </w:p>
        </w:tc>
      </w:tr>
      <w:tr w:rsidR="009419A5" w:rsidRPr="00EC065E" w:rsidTr="00A54BA9">
        <w:trPr>
          <w:trHeight w:val="5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6740,0</w:t>
            </w:r>
          </w:p>
        </w:tc>
      </w:tr>
      <w:tr w:rsidR="009419A5" w:rsidRPr="00EC065E" w:rsidTr="00A54BA9">
        <w:trPr>
          <w:trHeight w:val="9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6100,0</w:t>
            </w:r>
          </w:p>
        </w:tc>
      </w:tr>
      <w:tr w:rsidR="009419A5" w:rsidRPr="00EC065E" w:rsidTr="00A54BA9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620,0</w:t>
            </w:r>
          </w:p>
        </w:tc>
      </w:tr>
      <w:tr w:rsidR="009419A5" w:rsidRPr="00EC065E" w:rsidTr="00B079A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07 1 01 00590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20,0</w:t>
            </w:r>
          </w:p>
        </w:tc>
      </w:tr>
      <w:tr w:rsidR="009419A5" w:rsidRPr="00EC065E" w:rsidTr="00B079A6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Профилактика терроризма в Краснодарском крае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131,0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07 1 02 10040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131,0</w:t>
            </w:r>
          </w:p>
        </w:tc>
      </w:tr>
      <w:tr w:rsidR="009419A5" w:rsidRPr="00EC065E" w:rsidTr="00A54BA9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07 1 02 10040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131,0</w:t>
            </w:r>
          </w:p>
        </w:tc>
      </w:tr>
      <w:tr w:rsidR="009419A5" w:rsidRPr="00EC065E" w:rsidTr="00A54BA9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474,9</w:t>
            </w:r>
          </w:p>
        </w:tc>
      </w:tr>
      <w:tr w:rsidR="009419A5" w:rsidRPr="00EC065E" w:rsidTr="00B079A6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07 1 03 10040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474,9</w:t>
            </w:r>
          </w:p>
        </w:tc>
      </w:tr>
      <w:tr w:rsidR="009419A5" w:rsidRPr="00EC065E" w:rsidTr="00A54BA9">
        <w:trPr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07 1 03 10040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474,9</w:t>
            </w:r>
          </w:p>
        </w:tc>
      </w:tr>
      <w:tr w:rsidR="009419A5" w:rsidRPr="00EC065E" w:rsidTr="0086129A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5,0</w:t>
            </w:r>
          </w:p>
        </w:tc>
      </w:tr>
      <w:tr w:rsidR="009419A5" w:rsidRPr="00EC065E" w:rsidTr="0086129A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5,0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07 2 01 10050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5,0</w:t>
            </w:r>
          </w:p>
        </w:tc>
      </w:tr>
      <w:tr w:rsidR="009419A5" w:rsidRPr="00EC065E" w:rsidTr="0086129A">
        <w:trPr>
          <w:trHeight w:val="5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07 2 01 10050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5,0</w:t>
            </w:r>
          </w:p>
        </w:tc>
      </w:tr>
      <w:tr w:rsidR="009419A5" w:rsidRPr="00EC065E" w:rsidTr="0086129A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86129A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B079A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Реализация мероприятий подпрограммы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07 3 01 10260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86129A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07 3 01 10260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86129A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72,0</w:t>
            </w:r>
          </w:p>
        </w:tc>
      </w:tr>
      <w:tr w:rsidR="009419A5" w:rsidRPr="00EC065E" w:rsidTr="0086129A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07 4 01 00000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72,0</w:t>
            </w:r>
          </w:p>
        </w:tc>
      </w:tr>
      <w:tr w:rsidR="009419A5" w:rsidRPr="00EC065E" w:rsidTr="0086129A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07 4 01 10270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72,0</w:t>
            </w:r>
          </w:p>
        </w:tc>
      </w:tr>
      <w:tr w:rsidR="009419A5" w:rsidRPr="00EC065E" w:rsidTr="0086129A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07 4 01 10270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72,0</w:t>
            </w:r>
          </w:p>
        </w:tc>
      </w:tr>
      <w:tr w:rsidR="009419A5" w:rsidRPr="00EC065E" w:rsidTr="0086129A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7717,7</w:t>
            </w:r>
          </w:p>
        </w:tc>
      </w:tr>
      <w:tr w:rsidR="009419A5" w:rsidRPr="00EC065E" w:rsidTr="00B079A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общественной инфраструктуры муниципального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2700,0</w:t>
            </w:r>
          </w:p>
        </w:tc>
      </w:tr>
      <w:tr w:rsidR="009419A5" w:rsidRPr="00EC065E" w:rsidTr="00B079A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сети и инфраструктуры 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B079A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Капитальный ремонт и ремонт 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08 1 01 10420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86129A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08 1 01 10420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Содержание и обслуживание муниципального жилого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1400,0</w:t>
            </w:r>
          </w:p>
        </w:tc>
      </w:tr>
      <w:tr w:rsidR="009419A5" w:rsidRPr="00EC065E" w:rsidTr="0086129A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08 1 02 10330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1400,0</w:t>
            </w:r>
          </w:p>
        </w:tc>
      </w:tr>
      <w:tr w:rsidR="009419A5" w:rsidRPr="00EC065E" w:rsidTr="0086129A"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08 1 02 10330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1400,0</w:t>
            </w:r>
          </w:p>
        </w:tc>
      </w:tr>
      <w:tr w:rsidR="009419A5" w:rsidRPr="00EC065E" w:rsidTr="0086129A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Развитие спортивных сооружений в Выселковском районе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86129A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08 1 03 12620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86129A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08 1 03 12620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86129A">
        <w:trPr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450,6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Комплексное и устойчивое развитие дорожного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450,6</w:t>
            </w:r>
          </w:p>
        </w:tc>
      </w:tr>
      <w:tr w:rsidR="009419A5" w:rsidRPr="00EC065E" w:rsidTr="00B079A6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Ремонт и содержание дорог местного 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08 3 01 10190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450,6</w:t>
            </w:r>
          </w:p>
        </w:tc>
      </w:tr>
      <w:tr w:rsidR="009419A5" w:rsidRPr="00EC065E" w:rsidTr="0086129A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08 3 01 10190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450,6</w:t>
            </w:r>
          </w:p>
        </w:tc>
      </w:tr>
      <w:tr w:rsidR="009419A5" w:rsidRPr="00EC065E" w:rsidTr="0086129A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безопасного участия детей в дорожном движении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08 4 01 00000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Повышение безопасности дорожного движения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08 4 01 10200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86129A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08 4 01 10200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315024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3300,0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Организация утилизации бытовых и промышленных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08 5 01 00000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3300,0</w:t>
            </w:r>
          </w:p>
        </w:tc>
      </w:tr>
      <w:tr w:rsidR="009419A5" w:rsidRPr="00EC065E" w:rsidTr="00315024">
        <w:trPr>
          <w:trHeight w:val="4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подпрограммы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08 5 01 10140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3300,0</w:t>
            </w:r>
          </w:p>
        </w:tc>
      </w:tr>
      <w:tr w:rsidR="009419A5" w:rsidRPr="00EC065E" w:rsidTr="00315024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08 5 01 10140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3300,0</w:t>
            </w:r>
          </w:p>
        </w:tc>
      </w:tr>
      <w:tr w:rsidR="009419A5" w:rsidRPr="00EC065E" w:rsidTr="00B079A6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1217,1</w:t>
            </w:r>
          </w:p>
        </w:tc>
      </w:tr>
      <w:tr w:rsidR="009419A5" w:rsidRPr="00EC065E" w:rsidTr="00315024">
        <w:trPr>
          <w:trHeight w:val="3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Создание  жилищных условий для населения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1217,1</w:t>
            </w:r>
          </w:p>
        </w:tc>
      </w:tr>
      <w:tr w:rsidR="009419A5" w:rsidRPr="00EC065E" w:rsidTr="00B079A6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08 7 01 10510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600,0</w:t>
            </w:r>
          </w:p>
        </w:tc>
      </w:tr>
      <w:tr w:rsidR="009419A5" w:rsidRPr="00EC065E" w:rsidTr="00B079A6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08 7 01 10510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600,0</w:t>
            </w:r>
          </w:p>
        </w:tc>
      </w:tr>
      <w:tr w:rsidR="009419A5" w:rsidRPr="00EC065E" w:rsidTr="00315024">
        <w:trPr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08 7 01 60870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617,1</w:t>
            </w:r>
          </w:p>
        </w:tc>
      </w:tr>
      <w:tr w:rsidR="009419A5" w:rsidRPr="00EC065E" w:rsidTr="00315024">
        <w:trPr>
          <w:trHeight w:val="8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08 7 01 60870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586,4</w:t>
            </w:r>
          </w:p>
        </w:tc>
      </w:tr>
      <w:tr w:rsidR="009419A5" w:rsidRPr="00EC065E" w:rsidTr="00315024">
        <w:trPr>
          <w:trHeight w:val="5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08 7 01 60870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30,7</w:t>
            </w:r>
          </w:p>
        </w:tc>
      </w:tr>
      <w:tr w:rsidR="009419A5" w:rsidRPr="00EC065E" w:rsidTr="00315024">
        <w:trPr>
          <w:trHeight w:val="6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1220,0</w:t>
            </w:r>
          </w:p>
        </w:tc>
      </w:tr>
      <w:tr w:rsidR="009419A5" w:rsidRPr="00EC065E" w:rsidTr="00315024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220,0</w:t>
            </w:r>
          </w:p>
        </w:tc>
      </w:tr>
      <w:tr w:rsidR="009419A5" w:rsidRPr="00EC065E" w:rsidTr="00315024">
        <w:trPr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220,0</w:t>
            </w:r>
          </w:p>
        </w:tc>
      </w:tr>
      <w:tr w:rsidR="009419A5" w:rsidRPr="00EC065E" w:rsidTr="00315024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09 1 01 10080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220,0</w:t>
            </w:r>
          </w:p>
        </w:tc>
      </w:tr>
      <w:tr w:rsidR="009419A5" w:rsidRPr="00EC065E" w:rsidTr="00315024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09 1 01 10080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220,0</w:t>
            </w:r>
          </w:p>
        </w:tc>
      </w:tr>
      <w:tr w:rsidR="009419A5" w:rsidRPr="00EC065E" w:rsidTr="00315024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315024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315024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09 2 01 10060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315024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09 2 01 10060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1000,0</w:t>
            </w:r>
          </w:p>
        </w:tc>
      </w:tr>
      <w:tr w:rsidR="009419A5" w:rsidRPr="00EC065E" w:rsidTr="00315024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56622,8</w:t>
            </w:r>
          </w:p>
        </w:tc>
      </w:tr>
      <w:tr w:rsidR="009419A5" w:rsidRPr="00EC065E" w:rsidTr="00B079A6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56622,8</w:t>
            </w:r>
          </w:p>
        </w:tc>
      </w:tr>
      <w:tr w:rsidR="009419A5" w:rsidRPr="00EC065E" w:rsidTr="00315024">
        <w:trPr>
          <w:trHeight w:val="5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1700,0</w:t>
            </w:r>
          </w:p>
        </w:tc>
      </w:tr>
      <w:tr w:rsidR="009419A5" w:rsidRPr="00EC065E" w:rsidTr="00315024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11 1 01 10100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1700,0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11 1 01 10100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1700,0</w:t>
            </w:r>
          </w:p>
        </w:tc>
      </w:tr>
      <w:tr w:rsidR="009419A5" w:rsidRPr="00EC065E" w:rsidTr="00315024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357,8</w:t>
            </w:r>
          </w:p>
        </w:tc>
      </w:tr>
      <w:tr w:rsidR="009419A5" w:rsidRPr="00EC065E" w:rsidTr="00B079A6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Поддержка общественных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11 1 02 10230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357,8</w:t>
            </w:r>
          </w:p>
        </w:tc>
      </w:tr>
      <w:tr w:rsidR="009419A5" w:rsidRPr="00EC065E" w:rsidTr="00315024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11 1 02 10230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357,8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Совершенствование социальной поддержки семьи 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49982,9</w:t>
            </w:r>
          </w:p>
        </w:tc>
      </w:tr>
      <w:tr w:rsidR="009419A5" w:rsidRPr="00EC065E" w:rsidTr="00315024">
        <w:trPr>
          <w:trHeight w:val="9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25965,2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25965,2</w:t>
            </w:r>
          </w:p>
        </w:tc>
      </w:tr>
      <w:tr w:rsidR="009419A5" w:rsidRPr="00EC065E" w:rsidTr="00315024">
        <w:trPr>
          <w:trHeight w:val="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23219,0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23219,0</w:t>
            </w:r>
          </w:p>
        </w:tc>
      </w:tr>
      <w:tr w:rsidR="009419A5" w:rsidRPr="00EC065E" w:rsidTr="00DE01C6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Выплата ежемесячных денежных средств на содержание детей,нуждающихся в особой заботе государства, переданных на патронатное воспитание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305,7</w:t>
            </w:r>
          </w:p>
        </w:tc>
      </w:tr>
      <w:tr w:rsidR="009419A5" w:rsidRPr="00EC065E" w:rsidTr="00DE01C6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305,7</w:t>
            </w:r>
          </w:p>
        </w:tc>
      </w:tr>
      <w:tr w:rsidR="009419A5" w:rsidRPr="00EC065E" w:rsidTr="00DE01C6"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493,0</w:t>
            </w:r>
          </w:p>
        </w:tc>
      </w:tr>
      <w:tr w:rsidR="009419A5" w:rsidRPr="00EC065E" w:rsidTr="00B079A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11 1 03 60730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493,0</w:t>
            </w:r>
          </w:p>
        </w:tc>
      </w:tr>
      <w:tr w:rsidR="009419A5" w:rsidRPr="00EC065E" w:rsidTr="00DE01C6">
        <w:trPr>
          <w:trHeight w:val="6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3238,1</w:t>
            </w:r>
          </w:p>
        </w:tc>
      </w:tr>
      <w:tr w:rsidR="009419A5" w:rsidRPr="00EC065E" w:rsidTr="00DE01C6">
        <w:trPr>
          <w:trHeight w:val="5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2620,8</w:t>
            </w:r>
          </w:p>
        </w:tc>
      </w:tr>
      <w:tr w:rsidR="009419A5" w:rsidRPr="00EC065E" w:rsidTr="00DE01C6">
        <w:trPr>
          <w:trHeight w:val="9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2304,8</w:t>
            </w:r>
          </w:p>
        </w:tc>
      </w:tr>
      <w:tr w:rsidR="009419A5" w:rsidRPr="00EC065E" w:rsidTr="00DE01C6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316,0</w:t>
            </w:r>
          </w:p>
        </w:tc>
      </w:tr>
      <w:tr w:rsidR="009419A5" w:rsidRPr="00EC065E" w:rsidTr="00DE01C6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617,3</w:t>
            </w:r>
          </w:p>
        </w:tc>
      </w:tr>
      <w:tr w:rsidR="009419A5" w:rsidRPr="00EC065E" w:rsidTr="00DE01C6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538,3</w:t>
            </w:r>
          </w:p>
        </w:tc>
      </w:tr>
      <w:tr w:rsidR="009419A5" w:rsidRPr="00EC065E" w:rsidTr="00DE01C6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11 1 04 60900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79,0</w:t>
            </w:r>
          </w:p>
        </w:tc>
      </w:tr>
      <w:tr w:rsidR="009419A5" w:rsidRPr="00EC065E" w:rsidTr="00DE01C6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11 1 05 00000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1344,0</w:t>
            </w:r>
          </w:p>
        </w:tc>
      </w:tr>
      <w:tr w:rsidR="009419A5" w:rsidRPr="00EC065E" w:rsidTr="00DE01C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11 1 05 10480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1344,0</w:t>
            </w:r>
          </w:p>
        </w:tc>
      </w:tr>
      <w:tr w:rsidR="009419A5" w:rsidRPr="00EC065E" w:rsidTr="00B079A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11 1 05 10480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1344,0</w:t>
            </w:r>
          </w:p>
        </w:tc>
      </w:tr>
      <w:tr w:rsidR="009419A5" w:rsidRPr="00EC065E" w:rsidTr="00DE01C6">
        <w:trPr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1833,0</w:t>
            </w:r>
          </w:p>
        </w:tc>
      </w:tr>
      <w:tr w:rsidR="009419A5" w:rsidRPr="00EC065E" w:rsidTr="00DE01C6">
        <w:trPr>
          <w:trHeight w:val="3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1833,0</w:t>
            </w:r>
          </w:p>
        </w:tc>
      </w:tr>
      <w:tr w:rsidR="009419A5" w:rsidRPr="00EC065E" w:rsidTr="00DE01C6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610,0</w:t>
            </w:r>
          </w:p>
        </w:tc>
      </w:tr>
      <w:tr w:rsidR="009419A5" w:rsidRPr="00EC065E" w:rsidTr="00DE01C6">
        <w:trPr>
          <w:trHeight w:val="10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12 1 01 10120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600,0</w:t>
            </w:r>
          </w:p>
        </w:tc>
      </w:tr>
      <w:tr w:rsidR="009419A5" w:rsidRPr="00EC065E" w:rsidTr="00DE01C6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12 1 01 10120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600,0</w:t>
            </w:r>
          </w:p>
        </w:tc>
      </w:tr>
      <w:tr w:rsidR="009419A5" w:rsidRPr="00EC065E" w:rsidTr="00DE01C6">
        <w:trPr>
          <w:trHeight w:val="6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12 1 01 10380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DE01C6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12 1 01 10380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10,0</w:t>
            </w:r>
          </w:p>
        </w:tc>
      </w:tr>
      <w:tr w:rsidR="009419A5" w:rsidRPr="00EC065E" w:rsidTr="00DE01C6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DE01C6">
        <w:trPr>
          <w:trHeight w:val="9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12 1 02 10390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DE01C6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12 1 02 10390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B079A6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Общесистемные и обеспечивающие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12 1 03 00000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1123,0</w:t>
            </w:r>
          </w:p>
        </w:tc>
      </w:tr>
      <w:tr w:rsidR="009419A5" w:rsidRPr="00EC065E" w:rsidTr="00DE01C6">
        <w:trPr>
          <w:trHeight w:val="5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12 1 03 10150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1123,0</w:t>
            </w:r>
          </w:p>
        </w:tc>
      </w:tr>
      <w:tr w:rsidR="009419A5" w:rsidRPr="00EC065E" w:rsidTr="00DE01C6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12 1 03 10150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1123,0</w:t>
            </w:r>
          </w:p>
        </w:tc>
      </w:tr>
      <w:tr w:rsidR="009419A5" w:rsidRPr="00EC065E" w:rsidTr="00DE01C6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8391,7</w:t>
            </w:r>
          </w:p>
        </w:tc>
      </w:tr>
      <w:tr w:rsidR="009419A5" w:rsidRPr="00EC065E" w:rsidTr="00DE01C6">
        <w:trPr>
          <w:trHeight w:val="4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8391,7</w:t>
            </w:r>
          </w:p>
        </w:tc>
      </w:tr>
      <w:tr w:rsidR="009419A5" w:rsidRPr="00EC065E" w:rsidTr="00DE01C6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8375,7</w:t>
            </w:r>
          </w:p>
        </w:tc>
      </w:tr>
      <w:tr w:rsidR="009419A5" w:rsidRPr="00EC065E" w:rsidTr="00DE01C6">
        <w:trPr>
          <w:trHeight w:val="1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13 1 01 60090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7141,1</w:t>
            </w:r>
          </w:p>
        </w:tc>
      </w:tr>
      <w:tr w:rsidR="009419A5" w:rsidRPr="00EC065E" w:rsidTr="00B079A6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13 1 01 60090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7141,1</w:t>
            </w:r>
          </w:p>
        </w:tc>
      </w:tr>
      <w:tr w:rsidR="009419A5" w:rsidRPr="00EC065E" w:rsidTr="00B079A6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13 1 01 60910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1234,6</w:t>
            </w:r>
          </w:p>
        </w:tc>
      </w:tr>
      <w:tr w:rsidR="009419A5" w:rsidRPr="00EC065E" w:rsidTr="00DE01C6">
        <w:trPr>
          <w:trHeight w:val="6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13 1 01 60910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1076,6</w:t>
            </w:r>
          </w:p>
        </w:tc>
      </w:tr>
      <w:tr w:rsidR="009419A5" w:rsidRPr="00EC065E" w:rsidTr="00DE01C6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13 1 01 60910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158,0</w:t>
            </w:r>
          </w:p>
        </w:tc>
      </w:tr>
      <w:tr w:rsidR="009419A5" w:rsidRPr="00EC065E" w:rsidTr="00DE01C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16,0</w:t>
            </w:r>
          </w:p>
        </w:tc>
      </w:tr>
      <w:tr w:rsidR="009419A5" w:rsidRPr="00EC065E" w:rsidTr="00DE01C6">
        <w:trPr>
          <w:trHeight w:val="1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13 1 02 61650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16,0</w:t>
            </w:r>
          </w:p>
        </w:tc>
      </w:tr>
      <w:tr w:rsidR="009419A5" w:rsidRPr="00EC065E" w:rsidTr="00DE01C6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13 1 02 61650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16,0</w:t>
            </w:r>
          </w:p>
        </w:tc>
      </w:tr>
      <w:tr w:rsidR="009419A5" w:rsidRPr="00EC065E" w:rsidTr="00DE01C6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1500,0</w:t>
            </w:r>
          </w:p>
        </w:tc>
      </w:tr>
      <w:tr w:rsidR="009419A5" w:rsidRPr="00EC065E" w:rsidTr="00B079A6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Отдельные  мероприятия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1500,0</w:t>
            </w:r>
          </w:p>
        </w:tc>
      </w:tr>
      <w:tr w:rsidR="009419A5" w:rsidRPr="00EC065E" w:rsidTr="00B079A6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1500,0</w:t>
            </w:r>
          </w:p>
        </w:tc>
      </w:tr>
      <w:tr w:rsidR="009419A5" w:rsidRPr="00EC065E" w:rsidTr="00DE01C6">
        <w:trPr>
          <w:trHeight w:val="4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14 1 02 10010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DE01C6">
        <w:trPr>
          <w:trHeight w:val="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14 1 02 10010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100,0</w:t>
            </w:r>
          </w:p>
        </w:tc>
      </w:tr>
      <w:tr w:rsidR="009419A5" w:rsidRPr="00EC065E" w:rsidTr="00B079A6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мероприятий муниципальной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14 1 02 10070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1400,0</w:t>
            </w:r>
          </w:p>
        </w:tc>
      </w:tr>
      <w:tr w:rsidR="009419A5" w:rsidRPr="00EC065E" w:rsidTr="00DE01C6">
        <w:trPr>
          <w:trHeight w:val="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14 1 02 10070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1400,0</w:t>
            </w:r>
          </w:p>
        </w:tc>
      </w:tr>
      <w:tr w:rsidR="009419A5" w:rsidRPr="00EC065E" w:rsidTr="00DE01C6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1991,3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Глава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1991,3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1991,3</w:t>
            </w:r>
          </w:p>
        </w:tc>
      </w:tr>
      <w:tr w:rsidR="009419A5" w:rsidRPr="00EC065E" w:rsidTr="00DE01C6">
        <w:trPr>
          <w:trHeight w:val="8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1991,3</w:t>
            </w:r>
          </w:p>
        </w:tc>
      </w:tr>
      <w:tr w:rsidR="009419A5" w:rsidRPr="00EC065E" w:rsidTr="00DE01C6">
        <w:trPr>
          <w:trHeight w:val="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76960,2</w:t>
            </w:r>
          </w:p>
        </w:tc>
      </w:tr>
      <w:tr w:rsidR="009419A5" w:rsidRPr="00EC065E" w:rsidTr="00DE01C6">
        <w:trPr>
          <w:trHeight w:val="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50687,0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48889,2</w:t>
            </w:r>
          </w:p>
        </w:tc>
      </w:tr>
      <w:tr w:rsidR="009419A5" w:rsidRPr="00EC065E" w:rsidTr="00DE01C6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47590,2</w:t>
            </w:r>
          </w:p>
        </w:tc>
      </w:tr>
      <w:tr w:rsidR="009419A5" w:rsidRPr="00EC065E" w:rsidTr="00DE01C6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1150,0</w:t>
            </w:r>
          </w:p>
        </w:tc>
      </w:tr>
      <w:tr w:rsidR="009419A5" w:rsidRPr="00EC065E" w:rsidTr="00B079A6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149,0</w:t>
            </w:r>
          </w:p>
        </w:tc>
      </w:tr>
      <w:tr w:rsidR="009419A5" w:rsidRPr="00EC065E" w:rsidTr="00DE01C6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66,0</w:t>
            </w:r>
          </w:p>
        </w:tc>
      </w:tr>
      <w:tr w:rsidR="009419A5" w:rsidRPr="00EC065E" w:rsidTr="00DE01C6">
        <w:trPr>
          <w:trHeight w:val="6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66,0</w:t>
            </w:r>
          </w:p>
        </w:tc>
      </w:tr>
      <w:tr w:rsidR="009419A5" w:rsidRPr="00EC065E" w:rsidTr="00DE01C6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51 1 00 60890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1665,8</w:t>
            </w:r>
          </w:p>
        </w:tc>
      </w:tr>
      <w:tr w:rsidR="009419A5" w:rsidRPr="00EC065E" w:rsidTr="00DE01C6">
        <w:trPr>
          <w:trHeight w:val="8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51 1 00 60890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1507,8</w:t>
            </w:r>
          </w:p>
        </w:tc>
      </w:tr>
      <w:tr w:rsidR="009419A5" w:rsidRPr="00EC065E" w:rsidTr="00DE01C6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51 1 00 60890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158,0</w:t>
            </w:r>
          </w:p>
        </w:tc>
      </w:tr>
      <w:tr w:rsidR="009419A5" w:rsidRPr="00EC065E" w:rsidTr="00DE01C6">
        <w:trPr>
          <w:trHeight w:val="1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66,0</w:t>
            </w:r>
          </w:p>
        </w:tc>
      </w:tr>
      <w:tr w:rsidR="009419A5" w:rsidRPr="00EC065E" w:rsidTr="00DE01C6">
        <w:trPr>
          <w:trHeight w:val="7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51 1 00 62600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66,0</w:t>
            </w:r>
          </w:p>
        </w:tc>
      </w:tr>
      <w:tr w:rsidR="009419A5" w:rsidRPr="00EC065E" w:rsidTr="00B079A6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Финансовое обеспечение непредвиденных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2000,0</w:t>
            </w:r>
          </w:p>
        </w:tc>
      </w:tr>
      <w:tr w:rsidR="009419A5" w:rsidRPr="00EC065E" w:rsidTr="00DE01C6">
        <w:trPr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51 2 00 10490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2000,0</w:t>
            </w:r>
          </w:p>
        </w:tc>
      </w:tr>
      <w:tr w:rsidR="009419A5" w:rsidRPr="00EC065E" w:rsidTr="00B079A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51 2 00 10490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2000,0</w:t>
            </w:r>
          </w:p>
        </w:tc>
      </w:tr>
      <w:tr w:rsidR="009419A5" w:rsidRPr="00EC065E" w:rsidTr="00B079A6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Мероприятия в рамках управления имуществом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DE01C6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51 3 00 10010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B079A6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51 3 00 10010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300,0</w:t>
            </w:r>
          </w:p>
        </w:tc>
      </w:tr>
      <w:tr w:rsidR="009419A5" w:rsidRPr="00EC065E" w:rsidTr="00DE01C6">
        <w:trPr>
          <w:trHeight w:val="3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190,0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Прочие обязательства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51 4 00 10020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190,0</w:t>
            </w:r>
          </w:p>
        </w:tc>
      </w:tr>
      <w:tr w:rsidR="009419A5" w:rsidRPr="00EC065E" w:rsidTr="00B079A6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51 4 00 10020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190,0</w:t>
            </w:r>
          </w:p>
        </w:tc>
      </w:tr>
      <w:tr w:rsidR="009419A5" w:rsidRPr="00EC065E" w:rsidTr="00B079A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хозяйственного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21686,2</w:t>
            </w:r>
          </w:p>
        </w:tc>
      </w:tr>
      <w:tr w:rsidR="009419A5" w:rsidRPr="00EC065E" w:rsidTr="00B079A6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51 5 00 00590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21686,2</w:t>
            </w:r>
          </w:p>
        </w:tc>
      </w:tr>
      <w:tr w:rsidR="009419A5" w:rsidRPr="00EC065E" w:rsidTr="00DE01C6">
        <w:trPr>
          <w:trHeight w:val="8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51 5 00 00590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8773,2</w:t>
            </w:r>
          </w:p>
        </w:tc>
      </w:tr>
      <w:tr w:rsidR="009419A5" w:rsidRPr="00EC065E" w:rsidTr="00DE01C6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51 5 00 00590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12513,0</w:t>
            </w:r>
          </w:p>
        </w:tc>
      </w:tr>
      <w:tr w:rsidR="009419A5" w:rsidRPr="00EC065E" w:rsidTr="00B079A6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51 5 00 00590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400,0</w:t>
            </w:r>
          </w:p>
        </w:tc>
      </w:tr>
      <w:tr w:rsidR="009419A5" w:rsidRPr="00EC065E" w:rsidTr="00B079A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Муниципальный архив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2069,9</w:t>
            </w:r>
          </w:p>
        </w:tc>
      </w:tr>
      <w:tr w:rsidR="009419A5" w:rsidRPr="00EC065E" w:rsidTr="00DE01C6">
        <w:trPr>
          <w:trHeight w:val="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51 6 00 00590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2069,9</w:t>
            </w:r>
          </w:p>
        </w:tc>
      </w:tr>
      <w:tr w:rsidR="009419A5" w:rsidRPr="00EC065E" w:rsidTr="00DE01C6">
        <w:trPr>
          <w:trHeight w:val="8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51 6 00 00590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1612,0</w:t>
            </w:r>
          </w:p>
        </w:tc>
      </w:tr>
      <w:tr w:rsidR="009419A5" w:rsidRPr="00EC065E" w:rsidTr="00DE01C6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51 6 00 00590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442,9</w:t>
            </w:r>
          </w:p>
        </w:tc>
      </w:tr>
      <w:tr w:rsidR="009419A5" w:rsidRPr="00EC065E" w:rsidTr="00B079A6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51 6 00 00590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15,0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полномочий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9,9</w:t>
            </w:r>
          </w:p>
        </w:tc>
      </w:tr>
      <w:tr w:rsidR="009419A5" w:rsidRPr="00EC065E" w:rsidTr="00DE01C6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51 7 00 51200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9,9</w:t>
            </w:r>
          </w:p>
        </w:tc>
      </w:tr>
      <w:tr w:rsidR="009419A5" w:rsidRPr="00EC065E" w:rsidTr="00DE01C6">
        <w:trPr>
          <w:trHeight w:val="5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51 7 00 51200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9,9</w:t>
            </w:r>
          </w:p>
        </w:tc>
      </w:tr>
      <w:tr w:rsidR="009419A5" w:rsidRPr="00EC065E" w:rsidTr="00B079A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Управление муниципальным долгом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51 8 00 00000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17,2</w:t>
            </w:r>
          </w:p>
        </w:tc>
      </w:tr>
      <w:tr w:rsidR="009419A5" w:rsidRPr="00EC065E" w:rsidTr="00DE01C6">
        <w:trPr>
          <w:trHeight w:val="3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51 8 00 10130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17,2</w:t>
            </w:r>
          </w:p>
        </w:tc>
      </w:tr>
      <w:tr w:rsidR="009419A5" w:rsidRPr="00EC065E" w:rsidTr="00DE01C6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51 8 00 10130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17,2</w:t>
            </w:r>
          </w:p>
        </w:tc>
      </w:tr>
      <w:tr w:rsidR="009419A5" w:rsidRPr="00EC065E" w:rsidTr="00B079A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Управление муниципальными финансами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31416,9</w:t>
            </w:r>
          </w:p>
        </w:tc>
      </w:tr>
      <w:tr w:rsidR="009419A5" w:rsidRPr="00EC065E" w:rsidTr="00DE01C6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16046,8</w:t>
            </w:r>
          </w:p>
        </w:tc>
      </w:tr>
      <w:tr w:rsidR="009419A5" w:rsidRPr="00EC065E" w:rsidTr="00DE01C6">
        <w:trPr>
          <w:trHeight w:val="2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15857,0</w:t>
            </w:r>
          </w:p>
        </w:tc>
      </w:tr>
      <w:tr w:rsidR="009419A5" w:rsidRPr="00EC065E" w:rsidTr="00DE01C6">
        <w:trPr>
          <w:trHeight w:val="10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13197,0</w:t>
            </w:r>
          </w:p>
        </w:tc>
      </w:tr>
      <w:tr w:rsidR="009419A5" w:rsidRPr="00EC065E" w:rsidTr="00DE01C6">
        <w:trPr>
          <w:trHeight w:val="3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2628,0</w:t>
            </w:r>
          </w:p>
        </w:tc>
      </w:tr>
      <w:tr w:rsidR="009419A5" w:rsidRPr="00EC065E" w:rsidTr="00B079A6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32,0</w:t>
            </w:r>
          </w:p>
        </w:tc>
      </w:tr>
      <w:tr w:rsidR="009419A5" w:rsidRPr="00EC065E" w:rsidTr="00B079A6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67 1 00 20011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189,8</w:t>
            </w:r>
          </w:p>
        </w:tc>
      </w:tr>
      <w:tr w:rsidR="009419A5" w:rsidRPr="00EC065E" w:rsidTr="00DE01C6">
        <w:trPr>
          <w:trHeight w:val="6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67 1 00 20011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189,8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Поддержание устойчивого исполнения местных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15370,1</w:t>
            </w:r>
          </w:p>
        </w:tc>
      </w:tr>
      <w:tr w:rsidR="009419A5" w:rsidRPr="00EC065E" w:rsidTr="00DE01C6">
        <w:trPr>
          <w:trHeight w:val="5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67 3 00 10300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5000,0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Межбюджетные трансферты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67 3 00 10300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5000,0</w:t>
            </w:r>
          </w:p>
        </w:tc>
      </w:tr>
      <w:tr w:rsidR="009419A5" w:rsidRPr="00EC065E" w:rsidTr="00DE01C6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67 3 00 10400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10370,1</w:t>
            </w:r>
          </w:p>
        </w:tc>
      </w:tr>
      <w:tr w:rsidR="009419A5" w:rsidRPr="00EC065E" w:rsidTr="00B079A6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Межбюджетные трансферты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67 3 00 10400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10370,1</w:t>
            </w:r>
          </w:p>
        </w:tc>
      </w:tr>
      <w:tr w:rsidR="009419A5" w:rsidRPr="00EC065E" w:rsidTr="00DE01C6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17.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1963,4</w:t>
            </w:r>
          </w:p>
        </w:tc>
      </w:tr>
      <w:tr w:rsidR="009419A5" w:rsidRPr="00EC065E" w:rsidTr="00B079A6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976,5</w:t>
            </w:r>
          </w:p>
        </w:tc>
      </w:tr>
      <w:tr w:rsidR="009419A5" w:rsidRPr="00EC065E" w:rsidTr="00DE01C6">
        <w:trPr>
          <w:trHeight w:val="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976,5</w:t>
            </w:r>
          </w:p>
        </w:tc>
      </w:tr>
      <w:tr w:rsidR="009419A5" w:rsidRPr="00EC065E" w:rsidTr="00DE01C6">
        <w:trPr>
          <w:trHeight w:val="7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68 1 00 00190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976,5</w:t>
            </w:r>
          </w:p>
        </w:tc>
      </w:tr>
      <w:tr w:rsidR="009419A5" w:rsidRPr="00EC065E" w:rsidTr="00DE01C6">
        <w:trPr>
          <w:trHeight w:val="4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986,9</w:t>
            </w:r>
          </w:p>
        </w:tc>
      </w:tr>
      <w:tr w:rsidR="009419A5" w:rsidRPr="00EC065E" w:rsidTr="00B079A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621,1</w:t>
            </w:r>
          </w:p>
        </w:tc>
      </w:tr>
      <w:tr w:rsidR="009419A5" w:rsidRPr="00EC065E" w:rsidTr="0003169D">
        <w:trPr>
          <w:trHeight w:val="9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380,6</w:t>
            </w:r>
          </w:p>
        </w:tc>
      </w:tr>
      <w:tr w:rsidR="009419A5" w:rsidRPr="00EC065E" w:rsidTr="0003169D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240,0</w:t>
            </w:r>
          </w:p>
        </w:tc>
      </w:tr>
      <w:tr w:rsidR="009419A5" w:rsidRPr="00EC065E" w:rsidTr="00B079A6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68 2 00 00190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0,5</w:t>
            </w:r>
          </w:p>
        </w:tc>
      </w:tr>
      <w:tr w:rsidR="009419A5" w:rsidRPr="00EC065E" w:rsidTr="0003169D">
        <w:trPr>
          <w:trHeight w:val="4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68 2 00 20010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365,8</w:t>
            </w:r>
          </w:p>
        </w:tc>
      </w:tr>
      <w:tr w:rsidR="009419A5" w:rsidRPr="00EC065E" w:rsidTr="0003169D">
        <w:trPr>
          <w:trHeight w:val="8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68 2 00 20010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365,8</w:t>
            </w:r>
          </w:p>
        </w:tc>
      </w:tr>
      <w:tr w:rsidR="009419A5" w:rsidRPr="00EC065E" w:rsidTr="00B079A6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18.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99 1 00 10030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99 1 00 10030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50,0</w:t>
            </w:r>
          </w:p>
        </w:tc>
      </w:tr>
      <w:tr w:rsidR="009419A5" w:rsidRPr="00EC065E" w:rsidTr="00B079A6">
        <w:trPr>
          <w:trHeight w:val="330"/>
        </w:trPr>
        <w:tc>
          <w:tcPr>
            <w:tcW w:w="540" w:type="dxa"/>
            <w:tcBorders>
              <w:top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tcBorders>
              <w:top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</w:tr>
      <w:tr w:rsidR="009419A5" w:rsidRPr="00EC065E" w:rsidTr="00765A68">
        <w:trPr>
          <w:trHeight w:val="1560"/>
        </w:trPr>
        <w:tc>
          <w:tcPr>
            <w:tcW w:w="540" w:type="dxa"/>
            <w:noWrap/>
          </w:tcPr>
          <w:p w:rsidR="009419A5" w:rsidRPr="00EC065E" w:rsidRDefault="009419A5" w:rsidP="00EC065E">
            <w:pPr>
              <w:jc w:val="both"/>
              <w:rPr>
                <w:bCs/>
              </w:rPr>
            </w:pPr>
          </w:p>
        </w:tc>
        <w:tc>
          <w:tcPr>
            <w:tcW w:w="8674" w:type="dxa"/>
            <w:noWrap/>
          </w:tcPr>
          <w:p w:rsidR="009419A5" w:rsidRDefault="009419A5" w:rsidP="00EC065E">
            <w:pPr>
              <w:jc w:val="both"/>
              <w:rPr>
                <w:bCs/>
              </w:rPr>
            </w:pPr>
          </w:p>
          <w:p w:rsidR="009419A5" w:rsidRDefault="009419A5" w:rsidP="00EC065E">
            <w:pPr>
              <w:jc w:val="both"/>
              <w:rPr>
                <w:bCs/>
              </w:rPr>
            </w:pPr>
          </w:p>
          <w:p w:rsidR="009419A5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Заместитель главы муниципального образования </w:t>
            </w:r>
          </w:p>
          <w:p w:rsidR="009419A5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Выселковский район, начальник финансового</w:t>
            </w:r>
          </w:p>
          <w:p w:rsidR="009419A5" w:rsidRDefault="009419A5" w:rsidP="00DE01C6">
            <w:pPr>
              <w:ind w:left="-81"/>
              <w:jc w:val="both"/>
              <w:rPr>
                <w:bCs/>
              </w:rPr>
            </w:pPr>
            <w:r w:rsidRPr="00EC065E">
              <w:rPr>
                <w:bCs/>
              </w:rPr>
              <w:t xml:space="preserve"> управления администрации муниципального </w:t>
            </w:r>
          </w:p>
          <w:p w:rsidR="009419A5" w:rsidRPr="00EC065E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>образования Выселковский район</w:t>
            </w:r>
            <w:r>
              <w:rPr>
                <w:bCs/>
              </w:rPr>
              <w:t xml:space="preserve">                                                                                       </w:t>
            </w:r>
          </w:p>
        </w:tc>
        <w:tc>
          <w:tcPr>
            <w:tcW w:w="5387" w:type="dxa"/>
            <w:gridSpan w:val="3"/>
            <w:noWrap/>
          </w:tcPr>
          <w:p w:rsidR="009419A5" w:rsidRDefault="009419A5" w:rsidP="00EC065E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9419A5" w:rsidRDefault="009419A5" w:rsidP="00EC065E">
            <w:pPr>
              <w:jc w:val="both"/>
              <w:rPr>
                <w:bCs/>
              </w:rPr>
            </w:pPr>
          </w:p>
          <w:p w:rsidR="009419A5" w:rsidRDefault="009419A5" w:rsidP="00EC065E">
            <w:pPr>
              <w:jc w:val="both"/>
              <w:rPr>
                <w:bCs/>
              </w:rPr>
            </w:pPr>
          </w:p>
          <w:p w:rsidR="009419A5" w:rsidRDefault="009419A5" w:rsidP="00EC065E">
            <w:pPr>
              <w:jc w:val="both"/>
              <w:rPr>
                <w:bCs/>
              </w:rPr>
            </w:pPr>
            <w:r w:rsidRPr="00EC065E">
              <w:rPr>
                <w:bCs/>
              </w:rPr>
              <w:t xml:space="preserve">            </w:t>
            </w:r>
            <w:r>
              <w:rPr>
                <w:bCs/>
              </w:rPr>
              <w:t xml:space="preserve">                                       </w:t>
            </w:r>
            <w:r w:rsidRPr="00EC065E">
              <w:rPr>
                <w:bCs/>
              </w:rPr>
              <w:t xml:space="preserve">   </w:t>
            </w:r>
          </w:p>
          <w:p w:rsidR="009419A5" w:rsidRDefault="009419A5" w:rsidP="00EC065E">
            <w:pPr>
              <w:jc w:val="both"/>
              <w:rPr>
                <w:bCs/>
              </w:rPr>
            </w:pPr>
          </w:p>
          <w:p w:rsidR="009419A5" w:rsidRPr="00EC065E" w:rsidRDefault="009419A5" w:rsidP="00EC065E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Pr="00EC065E">
              <w:rPr>
                <w:bCs/>
              </w:rPr>
              <w:t xml:space="preserve">  И.А.Колесникова</w:t>
            </w:r>
          </w:p>
        </w:tc>
      </w:tr>
    </w:tbl>
    <w:p w:rsidR="009419A5" w:rsidRPr="00EC383E" w:rsidRDefault="009419A5" w:rsidP="00EC383E">
      <w:pPr>
        <w:jc w:val="center"/>
        <w:rPr>
          <w:b/>
          <w:bCs/>
          <w:sz w:val="28"/>
          <w:szCs w:val="28"/>
        </w:rPr>
      </w:pPr>
    </w:p>
    <w:p w:rsidR="009419A5" w:rsidRDefault="009419A5"/>
    <w:sectPr w:rsidR="009419A5" w:rsidSect="008B07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7EB"/>
    <w:rsid w:val="0003169D"/>
    <w:rsid w:val="000452B7"/>
    <w:rsid w:val="00067F39"/>
    <w:rsid w:val="00236FE5"/>
    <w:rsid w:val="00286480"/>
    <w:rsid w:val="00315024"/>
    <w:rsid w:val="00467418"/>
    <w:rsid w:val="005C1C60"/>
    <w:rsid w:val="00687D36"/>
    <w:rsid w:val="00721037"/>
    <w:rsid w:val="00765A68"/>
    <w:rsid w:val="007858AF"/>
    <w:rsid w:val="00792A26"/>
    <w:rsid w:val="007A03EE"/>
    <w:rsid w:val="0086129A"/>
    <w:rsid w:val="00893F7C"/>
    <w:rsid w:val="008B07EB"/>
    <w:rsid w:val="009419A5"/>
    <w:rsid w:val="00982416"/>
    <w:rsid w:val="00A54BA9"/>
    <w:rsid w:val="00AB657C"/>
    <w:rsid w:val="00B079A6"/>
    <w:rsid w:val="00B21273"/>
    <w:rsid w:val="00BF5CCC"/>
    <w:rsid w:val="00C65FE3"/>
    <w:rsid w:val="00DE01C6"/>
    <w:rsid w:val="00EC065E"/>
    <w:rsid w:val="00EC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7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C06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87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24</Pages>
  <Words>6282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21</cp:revision>
  <dcterms:created xsi:type="dcterms:W3CDTF">2019-04-09T11:46:00Z</dcterms:created>
  <dcterms:modified xsi:type="dcterms:W3CDTF">2019-04-15T08:43:00Z</dcterms:modified>
</cp:coreProperties>
</file>